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6D6D6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HENKEMAN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7CC97D3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Silverstone,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E94974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3ABC6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1B374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Alice(q.v.).</w:t>
      </w:r>
    </w:p>
    <w:p w14:paraId="38DE51F7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pp.146-7)</w:t>
      </w:r>
    </w:p>
    <w:p w14:paraId="43FB4EFE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22D15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584B0F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43C6B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Jul.</w:t>
      </w: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  <w:t>They may have been involved in sheltering Sir John Oldcastle</w:t>
      </w:r>
      <w:r>
        <w:rPr>
          <w:rFonts w:ascii="Times New Roman" w:hAnsi="Times New Roman" w:cs="Times New Roman"/>
          <w:sz w:val="24"/>
        </w:rPr>
        <w:t>(q.v.).  (ibid.)</w:t>
      </w:r>
    </w:p>
    <w:p w14:paraId="0DCE90AB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Feb.1418</w:t>
      </w:r>
      <w:r>
        <w:rPr>
          <w:rFonts w:ascii="Times New Roman" w:hAnsi="Times New Roman" w:cs="Times New Roman"/>
          <w:sz w:val="24"/>
        </w:rPr>
        <w:tab/>
        <w:t>He was still imprisoned in Northampton Castle.   (ibid.)</w:t>
      </w:r>
    </w:p>
    <w:p w14:paraId="4890A1A6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</w:rPr>
      </w:pPr>
    </w:p>
    <w:p w14:paraId="6F96399D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</w:rPr>
      </w:pPr>
    </w:p>
    <w:p w14:paraId="712D33D8" w14:textId="77777777" w:rsidR="005343AE" w:rsidRDefault="005343AE" w:rsidP="005343A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 June 2022</w:t>
      </w:r>
    </w:p>
    <w:p w14:paraId="17C288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2654A" w14:textId="77777777" w:rsidR="005343AE" w:rsidRDefault="005343AE" w:rsidP="009139A6">
      <w:r>
        <w:separator/>
      </w:r>
    </w:p>
  </w:endnote>
  <w:endnote w:type="continuationSeparator" w:id="0">
    <w:p w14:paraId="5013504D" w14:textId="77777777" w:rsidR="005343AE" w:rsidRDefault="005343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43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AD9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4B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E289F" w14:textId="77777777" w:rsidR="005343AE" w:rsidRDefault="005343AE" w:rsidP="009139A6">
      <w:r>
        <w:separator/>
      </w:r>
    </w:p>
  </w:footnote>
  <w:footnote w:type="continuationSeparator" w:id="0">
    <w:p w14:paraId="471B1B20" w14:textId="77777777" w:rsidR="005343AE" w:rsidRDefault="005343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7A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2D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F7C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AE"/>
    <w:rsid w:val="000666E0"/>
    <w:rsid w:val="002510B7"/>
    <w:rsid w:val="005343A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2F3B7"/>
  <w15:chartTrackingRefBased/>
  <w15:docId w15:val="{FC5574C6-074C-45C9-B7C1-A0EDD4C9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2022-06-27T19:18:00Z</dcterms:created>
  <dcterms:modified xsi:type="dcterms:W3CDTF">2022-06-27T19:18:00Z</dcterms:modified>
</cp:coreProperties>
</file>